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E3481F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E3481F" w:rsidTr="005E7E44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E3481F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E3481F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F17D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E3481F" w:rsidTr="005E7E4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7E44" w:rsidRPr="00E3481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5E7E44"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="005E7E44"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5E7E44"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  <w:p w:rsidR="00086869" w:rsidRPr="00E3481F" w:rsidRDefault="005E7E44" w:rsidP="005E7E44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4</w:t>
            </w:r>
            <w:r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Pr="00E348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3481F" w:rsidRDefault="005E7E44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5E7E44" w:rsidRPr="00E3481F" w:rsidRDefault="005E7E44" w:rsidP="005E7E4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</w:tr>
      <w:tr w:rsidR="002F054A" w:rsidRPr="00E3481F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E3481F" w:rsidRDefault="002F054A" w:rsidP="005E7E44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348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E7E44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E7E44"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E3481F" w:rsidRDefault="007D30A0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E348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E348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</w:tc>
      </w:tr>
      <w:tr w:rsidR="002F054A" w:rsidRPr="00E3481F" w:rsidTr="005E7E44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5E7E44" w:rsidRPr="00E3481F" w:rsidRDefault="002F054A" w:rsidP="005E7E44">
            <w:pPr>
              <w:rPr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E7E44" w:rsidRPr="00E348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5E7E44"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นางสาววราพร ปาสา</w:t>
            </w:r>
            <w:r w:rsidR="005E7E44" w:rsidRPr="00E348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6C7B37" w:rsidRPr="00E3481F" w:rsidRDefault="005E7E44" w:rsidP="005E7E44">
            <w:pPr>
              <w:rPr>
                <w:sz w:val="30"/>
                <w:szCs w:val="30"/>
                <w:cs/>
              </w:rPr>
            </w:pP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348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นางสาวลักษณา ภูศรี  </w:t>
            </w:r>
            <w:r w:rsidR="006C7B37" w:rsidRPr="00E3481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7D30A0" w:rsidRPr="00E3481F" w:rsidRDefault="007D30A0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E348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  <w:p w:rsidR="006C7B37" w:rsidRPr="00E3481F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D30A0" w:rsidRPr="00E348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D30A0"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7D30A0" w:rsidRPr="00E348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7D30A0"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</w:tc>
      </w:tr>
      <w:tr w:rsidR="002F054A" w:rsidRPr="00E3481F" w:rsidTr="005E7E44">
        <w:trPr>
          <w:gridAfter w:val="1"/>
          <w:wAfter w:w="6" w:type="dxa"/>
          <w:trHeight w:val="1739"/>
        </w:trPr>
        <w:tc>
          <w:tcPr>
            <w:tcW w:w="9663" w:type="dxa"/>
            <w:gridSpan w:val="3"/>
          </w:tcPr>
          <w:p w:rsidR="002F054A" w:rsidRPr="00E3481F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 w:rsidRPr="00E348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E3481F" w:rsidRDefault="005E7E44" w:rsidP="005E7E4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E3481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ab/>
            </w: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 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E3481F" w:rsidTr="005E7E44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E3481F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E348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E3481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E3481F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E3481F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E3481F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E7E44" w:rsidRPr="00E3481F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E3481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5E7E44" w:rsidRPr="00E3481F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5E7E44" w:rsidRPr="00E3481F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5E7E44" w:rsidRPr="00E3481F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5E7E44" w:rsidRPr="00E3481F" w:rsidTr="00AA5FCB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7E44" w:rsidRPr="00E3481F" w:rsidRDefault="005E7E44" w:rsidP="005E7E4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E3481F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E3481F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E3481F" w:rsidTr="008832CF">
        <w:trPr>
          <w:gridAfter w:val="1"/>
          <w:wAfter w:w="6" w:type="dxa"/>
          <w:trHeight w:val="2377"/>
        </w:trPr>
        <w:tc>
          <w:tcPr>
            <w:tcW w:w="9663" w:type="dxa"/>
            <w:gridSpan w:val="3"/>
          </w:tcPr>
          <w:p w:rsidR="002F054A" w:rsidRPr="00E3481F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80"/>
              <w:gridCol w:w="1270"/>
              <w:gridCol w:w="1418"/>
              <w:gridCol w:w="1139"/>
              <w:gridCol w:w="1346"/>
            </w:tblGrid>
            <w:tr w:rsidR="002F054A" w:rsidRPr="00E3481F" w:rsidTr="003E690C">
              <w:trPr>
                <w:trHeight w:val="902"/>
                <w:jc w:val="center"/>
              </w:trPr>
              <w:tc>
                <w:tcPr>
                  <w:tcW w:w="4080" w:type="dxa"/>
                  <w:vAlign w:val="center"/>
                </w:tcPr>
                <w:p w:rsidR="002F054A" w:rsidRPr="00E3481F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0" w:type="dxa"/>
                  <w:vAlign w:val="center"/>
                </w:tcPr>
                <w:p w:rsidR="002F054A" w:rsidRPr="00E3481F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E3481F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39" w:type="dxa"/>
                  <w:vAlign w:val="center"/>
                </w:tcPr>
                <w:p w:rsidR="002F054A" w:rsidRPr="00E3481F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6" w:type="dxa"/>
                  <w:vAlign w:val="center"/>
                </w:tcPr>
                <w:p w:rsidR="002F054A" w:rsidRPr="00E3481F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E3481F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E3481F" w:rsidTr="003E690C">
              <w:trPr>
                <w:trHeight w:val="991"/>
                <w:jc w:val="center"/>
              </w:trPr>
              <w:tc>
                <w:tcPr>
                  <w:tcW w:w="4080" w:type="dxa"/>
                </w:tcPr>
                <w:p w:rsidR="004032BC" w:rsidRPr="00E3481F" w:rsidRDefault="005E7E44" w:rsidP="00BF4A4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2</w:t>
                  </w:r>
                </w:p>
              </w:tc>
              <w:tc>
                <w:tcPr>
                  <w:tcW w:w="1270" w:type="dxa"/>
                </w:tcPr>
                <w:p w:rsidR="004032BC" w:rsidRPr="00E3481F" w:rsidRDefault="007D30A0" w:rsidP="00BF4A47">
                  <w:pPr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3481F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3E690C" w:rsidRPr="00E3481F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5E7E44" w:rsidRPr="00E3481F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D30A0" w:rsidRPr="00E3481F" w:rsidRDefault="00861058" w:rsidP="00BF4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032BC" w:rsidRPr="00E3481F" w:rsidRDefault="0013062D" w:rsidP="00BF4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</w:rPr>
                    <w:t>23</w:t>
                  </w: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</w:rPr>
                    <w:t>99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E3481F" w:rsidRDefault="0013062D" w:rsidP="00BF4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3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Pr="00E3481F" w:rsidRDefault="0013062D" w:rsidP="00BF4A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Pr="00E3481F"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E3481F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E3481F" w:rsidTr="005E7E44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Pr="00E3481F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097" w:rsidRPr="00E3481F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ดำเนินการกระบวนงานจัดซื้อจัดจ้างตามระเบียบพัสดุ และในระบบ </w:t>
            </w:r>
            <w:r w:rsidRPr="00E3481F">
              <w:rPr>
                <w:rFonts w:ascii="TH SarabunPSK" w:hAnsi="TH SarabunPSK" w:cs="TH SarabunPSK"/>
                <w:sz w:val="30"/>
                <w:szCs w:val="30"/>
              </w:rPr>
              <w:t>e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3481F">
              <w:rPr>
                <w:rFonts w:ascii="TH SarabunPSK" w:hAnsi="TH SarabunPSK" w:cs="TH SarabunPSK"/>
                <w:sz w:val="30"/>
                <w:szCs w:val="30"/>
              </w:rPr>
              <w:t xml:space="preserve">GP </w:t>
            </w:r>
          </w:p>
          <w:p w:rsidR="00900097" w:rsidRPr="00E3481F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ดำเนินการกระบวนการทำสัญญา/ใบสั่งซื้อสั่งจ้าง</w:t>
            </w:r>
          </w:p>
          <w:p w:rsidR="00900097" w:rsidRPr="00E3481F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ดำเนินการตรวจรับงานตามงวดในสัญญาตามระเบียบพัสดุ</w:t>
            </w:r>
          </w:p>
          <w:p w:rsidR="00900097" w:rsidRPr="00E3481F" w:rsidRDefault="00900097" w:rsidP="00900097">
            <w:pPr>
              <w:pStyle w:val="ListParagraph"/>
              <w:numPr>
                <w:ilvl w:val="0"/>
                <w:numId w:val="8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</w:t>
            </w: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เบิกจ่ายเงินตามงวดสัญญา</w:t>
            </w:r>
          </w:p>
          <w:p w:rsidR="000A5220" w:rsidRPr="00E3481F" w:rsidRDefault="00DB76BB" w:rsidP="00486568">
            <w:pPr>
              <w:pStyle w:val="ListParagraph"/>
              <w:numPr>
                <w:ilvl w:val="0"/>
                <w:numId w:val="8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แผนการเบิกจ่ายไตรมาส</w:t>
            </w:r>
            <w:r w:rsidR="00BF4A47"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3481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</w:t>
            </w:r>
            <w:r w:rsidR="00F86FFC"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เงิน </w:t>
            </w:r>
            <w:r w:rsidR="001321D6" w:rsidRPr="00E3481F">
              <w:rPr>
                <w:rFonts w:ascii="TH SarabunPSK" w:hAnsi="TH SarabunPSK" w:cs="TH SarabunPSK"/>
                <w:sz w:val="30"/>
                <w:szCs w:val="30"/>
              </w:rPr>
              <w:t>664,555,8</w:t>
            </w:r>
            <w:r w:rsidR="00F86FFC" w:rsidRPr="00E3481F">
              <w:rPr>
                <w:rFonts w:ascii="TH SarabunPSK" w:hAnsi="TH SarabunPSK" w:cs="TH SarabunPSK"/>
                <w:sz w:val="30"/>
                <w:szCs w:val="30"/>
              </w:rPr>
              <w:t>00</w:t>
            </w:r>
            <w:r w:rsidR="00F86FFC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F86FFC" w:rsidRPr="00E3481F">
              <w:rPr>
                <w:rFonts w:ascii="TH SarabunPSK" w:hAnsi="TH SarabunPSK" w:cs="TH SarabunPSK"/>
                <w:sz w:val="30"/>
                <w:szCs w:val="30"/>
              </w:rPr>
              <w:t>00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ผลการเบิกจ่ายจริงในระบบ </w:t>
            </w:r>
            <w:r w:rsidRPr="00E3481F">
              <w:rPr>
                <w:rFonts w:ascii="TH SarabunPSK" w:hAnsi="TH SarabunPSK" w:cs="TH SarabunPSK"/>
                <w:sz w:val="30"/>
                <w:szCs w:val="30"/>
              </w:rPr>
              <w:t xml:space="preserve">GFMIS </w:t>
            </w:r>
            <w:r w:rsidR="007D30A0" w:rsidRPr="00E348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ไตรมาส</w:t>
            </w:r>
            <w:r w:rsidR="00BF4A47"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E3481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(ตั้งแต่ 1 </w:t>
            </w:r>
            <w:r w:rsidR="00486568"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มกราคม 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2561 – 31 </w:t>
            </w: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Pr="00E3481F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BF4A47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ณ วันที่ 31 </w:t>
            </w: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มีนาคม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2562 จำนวนเงิน </w:t>
            </w:r>
            <w:r w:rsidR="007370A5" w:rsidRPr="00E3481F">
              <w:rPr>
                <w:rFonts w:ascii="TH SarabunPSK" w:hAnsi="TH SarabunPSK" w:cs="TH SarabunPSK"/>
                <w:sz w:val="30"/>
                <w:szCs w:val="30"/>
              </w:rPr>
              <w:t>159,446,050</w:t>
            </w:r>
            <w:r w:rsidR="007370A5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370A5" w:rsidRPr="00E3481F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</w:t>
            </w:r>
            <w:r w:rsidR="00DF035D"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ผลการเบิกจ่ายเงินตามแผน </w:t>
            </w: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คิดเป็นร้อยละ </w:t>
            </w:r>
            <w:r w:rsidR="001321D6" w:rsidRPr="00E3481F">
              <w:rPr>
                <w:rFonts w:ascii="TH SarabunPSK" w:hAnsi="TH SarabunPSK" w:cs="TH SarabunPSK"/>
                <w:sz w:val="30"/>
                <w:szCs w:val="30"/>
              </w:rPr>
              <w:t>23</w:t>
            </w:r>
            <w:r w:rsidR="001321D6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1321D6" w:rsidRPr="00E3481F">
              <w:rPr>
                <w:rFonts w:ascii="TH SarabunPSK" w:hAnsi="TH SarabunPSK" w:cs="TH SarabunPSK"/>
                <w:sz w:val="30"/>
                <w:szCs w:val="30"/>
              </w:rPr>
              <w:t>99</w:t>
            </w:r>
          </w:p>
        </w:tc>
      </w:tr>
      <w:tr w:rsidR="003B7C5A" w:rsidRPr="00E3481F" w:rsidTr="005E7E44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BF4A47" w:rsidRPr="00E3481F" w:rsidRDefault="003B7C5A" w:rsidP="00BF4A4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E3481F" w:rsidRDefault="00BF4A47" w:rsidP="00BF4A4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8F3B2E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</w:p>
          <w:p w:rsidR="007D30A0" w:rsidRPr="00E3481F" w:rsidRDefault="007D30A0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E3481F" w:rsidTr="003E690C">
        <w:trPr>
          <w:gridAfter w:val="1"/>
          <w:wAfter w:w="6" w:type="dxa"/>
          <w:trHeight w:val="2117"/>
        </w:trPr>
        <w:tc>
          <w:tcPr>
            <w:tcW w:w="9663" w:type="dxa"/>
            <w:gridSpan w:val="3"/>
          </w:tcPr>
          <w:p w:rsidR="008832CF" w:rsidRPr="00E3481F" w:rsidRDefault="00487609" w:rsidP="008832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  <w:r w:rsidR="008832CF" w:rsidRPr="00E348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8832CF" w:rsidRPr="00E3481F" w:rsidRDefault="008832CF" w:rsidP="008832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E348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B025E" w:rsidRPr="00E3481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จัดจ้างบำรุงรักษาซ่อมแซมแก้ไขและปรับเปลี่ยนอุปกรณ์และระบบเครือข่ายสารสนเทศเพื่อพัฒนาการศึกษา และการจ้างบำรุงรักษาซ่อมแซมแก้ไขและปรับเปลี่ยนเครือข่ายสัญญาณเคเบิลใยแก้วนำแสง ล่าช้ากว่ากำหนด (ตั้งแต่เดือนตุลาคม 2561 – เดือนมีนาคม 2562)</w:t>
            </w:r>
          </w:p>
          <w:p w:rsidR="00D96585" w:rsidRPr="00E3481F" w:rsidRDefault="008832CF" w:rsidP="008832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3481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D96585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อยู่ระหว่างการทำสัญญาจ้างบริการสื่อสัญญาณภายในและต่างประเทศ</w:t>
            </w:r>
          </w:p>
        </w:tc>
      </w:tr>
      <w:tr w:rsidR="002F054A" w:rsidRPr="00E3481F" w:rsidTr="003E690C">
        <w:trPr>
          <w:gridAfter w:val="1"/>
          <w:wAfter w:w="6" w:type="dxa"/>
          <w:trHeight w:val="1877"/>
        </w:trPr>
        <w:tc>
          <w:tcPr>
            <w:tcW w:w="9663" w:type="dxa"/>
            <w:gridSpan w:val="3"/>
          </w:tcPr>
          <w:p w:rsidR="007D30A0" w:rsidRPr="00E3481F" w:rsidRDefault="00841369" w:rsidP="007D30A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 w:rsidRPr="00E348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E3481F" w:rsidRDefault="007D30A0" w:rsidP="007D30A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481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E348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415880" w:rsidRPr="00E3481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เอกสารการเบิกจ่ายงบประมาณของกลุ่มงานการเงิน ง</w:t>
            </w:r>
            <w:r w:rsidR="00BF4A47" w:rsidRPr="00E3481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บประมาณและบัญชี </w:t>
            </w:r>
            <w:r w:rsidR="002F1E2E" w:rsidRPr="00E3481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สำนักอำนวยการ</w:t>
            </w:r>
            <w:r w:rsidR="00415880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2F1E2E" w:rsidRPr="00E3481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415880" w:rsidRPr="00E3481F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  <w:p w:rsidR="007D30A0" w:rsidRPr="00E3481F" w:rsidRDefault="007D30A0" w:rsidP="007D30A0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3481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ระบบติดตามงบประมาณ 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begin"/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 xml:space="preserve"> HYPERLINK 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"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http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://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apps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buu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ac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th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fab_mua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index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.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php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syscontrol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>/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instrText>main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instrText xml:space="preserve">" </w:instrTex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separate"/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http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://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apps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buu</w:t>
            </w:r>
            <w:proofErr w:type="spellEnd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ac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th</w:t>
            </w:r>
            <w:proofErr w:type="spellEnd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fab_mua</w:t>
            </w:r>
            <w:proofErr w:type="spellEnd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index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.</w:t>
            </w:r>
            <w:proofErr w:type="spellStart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php</w:t>
            </w:r>
            <w:proofErr w:type="spellEnd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proofErr w:type="spellStart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syscontrol</w:t>
            </w:r>
            <w:proofErr w:type="spellEnd"/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  <w:cs/>
              </w:rPr>
              <w:t>/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t>main</w:t>
            </w:r>
            <w:r w:rsidRPr="00E3481F">
              <w:rPr>
                <w:rStyle w:val="Hyperlink"/>
                <w:rFonts w:ascii="TH SarabunPSK" w:hAnsi="TH SarabunPSK" w:cs="TH SarabunPSK"/>
                <w:color w:val="auto"/>
                <w:sz w:val="30"/>
                <w:szCs w:val="30"/>
                <w:u w:val="none"/>
              </w:rPr>
              <w:fldChar w:fldCharType="end"/>
            </w:r>
          </w:p>
        </w:tc>
      </w:tr>
    </w:tbl>
    <w:p w:rsidR="000C3FE0" w:rsidRPr="00E3481F" w:rsidRDefault="000C3FE0" w:rsidP="00487609">
      <w:pPr>
        <w:rPr>
          <w:rFonts w:ascii="Browallia New" w:hAnsi="Browallia New" w:cs="Browallia New"/>
          <w:sz w:val="30"/>
          <w:szCs w:val="30"/>
          <w:cs/>
        </w:rPr>
      </w:pPr>
    </w:p>
    <w:sectPr w:rsidR="000C3FE0" w:rsidRPr="00E3481F" w:rsidSect="00995EFE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149" w:rsidRDefault="002A6149">
      <w:r>
        <w:separator/>
      </w:r>
    </w:p>
  </w:endnote>
  <w:endnote w:type="continuationSeparator" w:id="0">
    <w:p w:rsidR="002A6149" w:rsidRDefault="002A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149" w:rsidRDefault="002A6149">
      <w:r>
        <w:separator/>
      </w:r>
    </w:p>
  </w:footnote>
  <w:footnote w:type="continuationSeparator" w:id="0">
    <w:p w:rsidR="002A6149" w:rsidRDefault="002A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E7E4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E7E4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098729F3"/>
    <w:multiLevelType w:val="hybridMultilevel"/>
    <w:tmpl w:val="96F4A7E4"/>
    <w:lvl w:ilvl="0" w:tplc="6C3A644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C2EF9"/>
    <w:multiLevelType w:val="hybridMultilevel"/>
    <w:tmpl w:val="03D67652"/>
    <w:lvl w:ilvl="0" w:tplc="94DAD60C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8379C0"/>
    <w:multiLevelType w:val="hybridMultilevel"/>
    <w:tmpl w:val="12047AD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5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9" w15:restartNumberingAfterBreak="0">
    <w:nsid w:val="717D0A61"/>
    <w:multiLevelType w:val="hybridMultilevel"/>
    <w:tmpl w:val="D188F56A"/>
    <w:lvl w:ilvl="0" w:tplc="DCCABDF4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025E"/>
    <w:rsid w:val="000B61D2"/>
    <w:rsid w:val="000C06DC"/>
    <w:rsid w:val="000C3FE0"/>
    <w:rsid w:val="000D3B60"/>
    <w:rsid w:val="000D5392"/>
    <w:rsid w:val="000D55E0"/>
    <w:rsid w:val="000D6395"/>
    <w:rsid w:val="000E60D4"/>
    <w:rsid w:val="00106E78"/>
    <w:rsid w:val="0012187F"/>
    <w:rsid w:val="0013062D"/>
    <w:rsid w:val="00130734"/>
    <w:rsid w:val="001321D6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870F8"/>
    <w:rsid w:val="002A6149"/>
    <w:rsid w:val="002D07A9"/>
    <w:rsid w:val="002D0F9B"/>
    <w:rsid w:val="002D2958"/>
    <w:rsid w:val="002D67F4"/>
    <w:rsid w:val="002F054A"/>
    <w:rsid w:val="002F0A94"/>
    <w:rsid w:val="002F1E2E"/>
    <w:rsid w:val="002F3812"/>
    <w:rsid w:val="00335C4D"/>
    <w:rsid w:val="003430B3"/>
    <w:rsid w:val="00344219"/>
    <w:rsid w:val="0034641C"/>
    <w:rsid w:val="003556D4"/>
    <w:rsid w:val="00356974"/>
    <w:rsid w:val="00370876"/>
    <w:rsid w:val="003722D8"/>
    <w:rsid w:val="00382C09"/>
    <w:rsid w:val="00382DD0"/>
    <w:rsid w:val="003A0254"/>
    <w:rsid w:val="003B7C5A"/>
    <w:rsid w:val="003C016E"/>
    <w:rsid w:val="003C2C30"/>
    <w:rsid w:val="003E0FCD"/>
    <w:rsid w:val="003E1BC4"/>
    <w:rsid w:val="003E4227"/>
    <w:rsid w:val="003E690C"/>
    <w:rsid w:val="003F0CC5"/>
    <w:rsid w:val="004032BC"/>
    <w:rsid w:val="00415880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6568"/>
    <w:rsid w:val="00487609"/>
    <w:rsid w:val="00490606"/>
    <w:rsid w:val="004B1D7E"/>
    <w:rsid w:val="004C3B2B"/>
    <w:rsid w:val="004C5E52"/>
    <w:rsid w:val="005047DE"/>
    <w:rsid w:val="0051396C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E7E44"/>
    <w:rsid w:val="005F6F73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0681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70A5"/>
    <w:rsid w:val="007415B9"/>
    <w:rsid w:val="00757110"/>
    <w:rsid w:val="007605D4"/>
    <w:rsid w:val="00764DED"/>
    <w:rsid w:val="007706C4"/>
    <w:rsid w:val="007A21D4"/>
    <w:rsid w:val="007A5E7D"/>
    <w:rsid w:val="007D30A0"/>
    <w:rsid w:val="007E6D75"/>
    <w:rsid w:val="007F194B"/>
    <w:rsid w:val="007F3961"/>
    <w:rsid w:val="007F7EA2"/>
    <w:rsid w:val="00802C6A"/>
    <w:rsid w:val="00803025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61058"/>
    <w:rsid w:val="00870555"/>
    <w:rsid w:val="0087746A"/>
    <w:rsid w:val="008832CF"/>
    <w:rsid w:val="00894B8C"/>
    <w:rsid w:val="008A4E84"/>
    <w:rsid w:val="008D27EB"/>
    <w:rsid w:val="008E45ED"/>
    <w:rsid w:val="008E67FD"/>
    <w:rsid w:val="008F2F4D"/>
    <w:rsid w:val="008F3B2E"/>
    <w:rsid w:val="008F44E8"/>
    <w:rsid w:val="008F792A"/>
    <w:rsid w:val="00900054"/>
    <w:rsid w:val="00900097"/>
    <w:rsid w:val="00910253"/>
    <w:rsid w:val="00930C24"/>
    <w:rsid w:val="009332B8"/>
    <w:rsid w:val="009373FD"/>
    <w:rsid w:val="00950334"/>
    <w:rsid w:val="00962371"/>
    <w:rsid w:val="00962B83"/>
    <w:rsid w:val="00991518"/>
    <w:rsid w:val="00994FC2"/>
    <w:rsid w:val="0099556A"/>
    <w:rsid w:val="00995EFE"/>
    <w:rsid w:val="009B23DE"/>
    <w:rsid w:val="009B5D0B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33DCB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BF4A47"/>
    <w:rsid w:val="00C05ABF"/>
    <w:rsid w:val="00C06017"/>
    <w:rsid w:val="00C20E48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677CC"/>
    <w:rsid w:val="00D849B7"/>
    <w:rsid w:val="00D96585"/>
    <w:rsid w:val="00DA3363"/>
    <w:rsid w:val="00DA5582"/>
    <w:rsid w:val="00DB76BB"/>
    <w:rsid w:val="00DC244A"/>
    <w:rsid w:val="00DC755A"/>
    <w:rsid w:val="00DE1A2C"/>
    <w:rsid w:val="00DE5095"/>
    <w:rsid w:val="00DE6CC4"/>
    <w:rsid w:val="00DF035D"/>
    <w:rsid w:val="00DF0979"/>
    <w:rsid w:val="00DF2CE3"/>
    <w:rsid w:val="00DF5A0B"/>
    <w:rsid w:val="00E04588"/>
    <w:rsid w:val="00E13428"/>
    <w:rsid w:val="00E3481F"/>
    <w:rsid w:val="00E36CAD"/>
    <w:rsid w:val="00E379B3"/>
    <w:rsid w:val="00E40020"/>
    <w:rsid w:val="00E52C4C"/>
    <w:rsid w:val="00E70398"/>
    <w:rsid w:val="00E873D6"/>
    <w:rsid w:val="00EC06BE"/>
    <w:rsid w:val="00EC4F92"/>
    <w:rsid w:val="00EE6FA8"/>
    <w:rsid w:val="00EF17D9"/>
    <w:rsid w:val="00EF441F"/>
    <w:rsid w:val="00EF49EB"/>
    <w:rsid w:val="00EF594D"/>
    <w:rsid w:val="00EF751B"/>
    <w:rsid w:val="00F04C1B"/>
    <w:rsid w:val="00F06FE3"/>
    <w:rsid w:val="00F1013C"/>
    <w:rsid w:val="00F2711F"/>
    <w:rsid w:val="00F27EE1"/>
    <w:rsid w:val="00F35237"/>
    <w:rsid w:val="00F52E7F"/>
    <w:rsid w:val="00F62C06"/>
    <w:rsid w:val="00F73062"/>
    <w:rsid w:val="00F7458E"/>
    <w:rsid w:val="00F77139"/>
    <w:rsid w:val="00F777A5"/>
    <w:rsid w:val="00F800B7"/>
    <w:rsid w:val="00F86FFC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9D447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7D30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F0277-AD3B-4068-ACB8-0095EEA9F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29</cp:revision>
  <cp:lastPrinted>2019-06-11T07:19:00Z</cp:lastPrinted>
  <dcterms:created xsi:type="dcterms:W3CDTF">2019-04-04T03:22:00Z</dcterms:created>
  <dcterms:modified xsi:type="dcterms:W3CDTF">2019-09-03T03:22:00Z</dcterms:modified>
</cp:coreProperties>
</file>